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5DFA0D" w14:textId="77777777" w:rsidR="00E93FA8" w:rsidRDefault="00E93FA8" w:rsidP="00E93F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SWEYNE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44E8C81" w14:textId="77777777" w:rsidR="00E93FA8" w:rsidRDefault="00E93FA8" w:rsidP="00E93F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Norwich. Merchant.</w:t>
      </w:r>
    </w:p>
    <w:p w14:paraId="34710B27" w14:textId="77777777" w:rsidR="00E93FA8" w:rsidRDefault="00E93FA8" w:rsidP="00E93FA8">
      <w:pPr>
        <w:rPr>
          <w:rFonts w:ascii="Times New Roman" w:hAnsi="Times New Roman" w:cs="Times New Roman"/>
        </w:rPr>
      </w:pPr>
    </w:p>
    <w:p w14:paraId="6FC5AC49" w14:textId="77777777" w:rsidR="00E93FA8" w:rsidRDefault="00E93FA8" w:rsidP="00E93FA8">
      <w:pPr>
        <w:rPr>
          <w:rFonts w:ascii="Times New Roman" w:hAnsi="Times New Roman" w:cs="Times New Roman"/>
        </w:rPr>
      </w:pPr>
    </w:p>
    <w:p w14:paraId="0D6F538D" w14:textId="77777777" w:rsidR="00E93FA8" w:rsidRDefault="00E93FA8" w:rsidP="00E93F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Hotte</w:t>
      </w:r>
      <w:proofErr w:type="spellEnd"/>
      <w:r>
        <w:rPr>
          <w:rFonts w:ascii="Times New Roman" w:hAnsi="Times New Roman" w:cs="Times New Roman"/>
        </w:rPr>
        <w:t xml:space="preserve"> of Yelverton(q.v.) brought a plaint of debt against him,</w:t>
      </w:r>
    </w:p>
    <w:p w14:paraId="02E4F269" w14:textId="77777777" w:rsidR="00E93FA8" w:rsidRDefault="00E93FA8" w:rsidP="00E93FA8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Robert 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Molet</w:t>
      </w:r>
      <w:proofErr w:type="spellEnd"/>
      <w:r>
        <w:rPr>
          <w:rFonts w:ascii="Times New Roman" w:hAnsi="Times New Roman" w:cs="Times New Roman"/>
        </w:rPr>
        <w:t xml:space="preserve"> of Newton by </w:t>
      </w:r>
      <w:proofErr w:type="spellStart"/>
      <w:r>
        <w:rPr>
          <w:rFonts w:ascii="Times New Roman" w:hAnsi="Times New Roman" w:cs="Times New Roman"/>
        </w:rPr>
        <w:t>Tasburgh</w:t>
      </w:r>
      <w:proofErr w:type="spellEnd"/>
      <w:r>
        <w:rPr>
          <w:rFonts w:ascii="Times New Roman" w:hAnsi="Times New Roman" w:cs="Times New Roman"/>
        </w:rPr>
        <w:t xml:space="preserve">(q.v.), John Clement of Newton </w:t>
      </w:r>
      <w:proofErr w:type="spellStart"/>
      <w:r>
        <w:rPr>
          <w:rFonts w:ascii="Times New Roman" w:hAnsi="Times New Roman" w:cs="Times New Roman"/>
        </w:rPr>
        <w:t>Flotman</w:t>
      </w:r>
      <w:proofErr w:type="spellEnd"/>
      <w:r>
        <w:rPr>
          <w:rFonts w:ascii="Times New Roman" w:hAnsi="Times New Roman" w:cs="Times New Roman"/>
        </w:rPr>
        <w:t xml:space="preserve">(q.v.), 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Vayng</w:t>
      </w:r>
      <w:proofErr w:type="spellEnd"/>
      <w:r>
        <w:rPr>
          <w:rFonts w:ascii="Times New Roman" w:hAnsi="Times New Roman" w:cs="Times New Roman"/>
        </w:rPr>
        <w:t xml:space="preserve"> of Stoke Holy Cross(q.v.) and Roger </w:t>
      </w:r>
      <w:proofErr w:type="spellStart"/>
      <w:r>
        <w:rPr>
          <w:rFonts w:ascii="Times New Roman" w:hAnsi="Times New Roman" w:cs="Times New Roman"/>
        </w:rPr>
        <w:t>Brygge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Cantley</w:t>
      </w:r>
      <w:proofErr w:type="spellEnd"/>
      <w:r>
        <w:rPr>
          <w:rFonts w:ascii="Times New Roman" w:hAnsi="Times New Roman" w:cs="Times New Roman"/>
        </w:rPr>
        <w:t>(q.v.).</w:t>
      </w:r>
    </w:p>
    <w:p w14:paraId="243463BD" w14:textId="77777777" w:rsidR="00E93FA8" w:rsidRDefault="00E93FA8" w:rsidP="00E93F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5381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8E308FB" w14:textId="77777777" w:rsidR="00E93FA8" w:rsidRDefault="00E93FA8" w:rsidP="00E93FA8">
      <w:pPr>
        <w:rPr>
          <w:rFonts w:ascii="Times New Roman" w:hAnsi="Times New Roman" w:cs="Times New Roman"/>
        </w:rPr>
      </w:pPr>
    </w:p>
    <w:p w14:paraId="08DC3BF6" w14:textId="77777777" w:rsidR="00E93FA8" w:rsidRDefault="00E93FA8" w:rsidP="00E93FA8">
      <w:pPr>
        <w:rPr>
          <w:rFonts w:ascii="Times New Roman" w:hAnsi="Times New Roman" w:cs="Times New Roman"/>
        </w:rPr>
      </w:pPr>
    </w:p>
    <w:p w14:paraId="03F4F761" w14:textId="77777777" w:rsidR="00E93FA8" w:rsidRDefault="00E93FA8" w:rsidP="00E93F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February 2018</w:t>
      </w:r>
    </w:p>
    <w:p w14:paraId="52ECD29B" w14:textId="77777777" w:rsidR="006B2F86" w:rsidRPr="00E71FC3" w:rsidRDefault="00E93FA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251D9" w14:textId="77777777" w:rsidR="00E93FA8" w:rsidRDefault="00E93FA8" w:rsidP="00E71FC3">
      <w:r>
        <w:separator/>
      </w:r>
    </w:p>
  </w:endnote>
  <w:endnote w:type="continuationSeparator" w:id="0">
    <w:p w14:paraId="34A2F6E7" w14:textId="77777777" w:rsidR="00E93FA8" w:rsidRDefault="00E93FA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2528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8644A" w14:textId="77777777" w:rsidR="00E93FA8" w:rsidRDefault="00E93FA8" w:rsidP="00E71FC3">
      <w:r>
        <w:separator/>
      </w:r>
    </w:p>
  </w:footnote>
  <w:footnote w:type="continuationSeparator" w:id="0">
    <w:p w14:paraId="19A071BF" w14:textId="77777777" w:rsidR="00E93FA8" w:rsidRDefault="00E93FA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FA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93FA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CE5A6"/>
  <w15:chartTrackingRefBased/>
  <w15:docId w15:val="{9C7EEF70-DF85-4606-AC8F-CFF600B82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3FA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93F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2018-02-16T22:11:00Z</dcterms:created>
  <dcterms:modified xsi:type="dcterms:W3CDTF">2018-02-16T22:12:00Z</dcterms:modified>
</cp:coreProperties>
</file>